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6A4F9" w14:textId="77777777" w:rsidR="00D02728" w:rsidRDefault="00D02728" w:rsidP="00D027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HOLME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AC3B59B" w14:textId="77777777" w:rsidR="00D02728" w:rsidRDefault="00D02728" w:rsidP="00D027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511ACA48" w14:textId="77777777" w:rsidR="00D02728" w:rsidRDefault="00D02728" w:rsidP="00D02728">
      <w:pPr>
        <w:pStyle w:val="NoSpacing"/>
        <w:rPr>
          <w:rFonts w:cs="Times New Roman"/>
          <w:szCs w:val="24"/>
        </w:rPr>
      </w:pPr>
    </w:p>
    <w:p w14:paraId="0BCF173B" w14:textId="77777777" w:rsidR="00D02728" w:rsidRDefault="00D02728" w:rsidP="00D02728">
      <w:pPr>
        <w:pStyle w:val="NoSpacing"/>
        <w:rPr>
          <w:rFonts w:cs="Times New Roman"/>
          <w:szCs w:val="24"/>
        </w:rPr>
      </w:pPr>
    </w:p>
    <w:p w14:paraId="22BAFB91" w14:textId="77777777" w:rsidR="00D02728" w:rsidRDefault="00D02728" w:rsidP="00D027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took on an apprentice, John Young(q.v.).</w:t>
      </w:r>
    </w:p>
    <w:p w14:paraId="7A51A7F0" w14:textId="77777777" w:rsidR="00D02728" w:rsidRDefault="00D02728" w:rsidP="00D027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0CD4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29A4A038" w14:textId="77777777" w:rsidR="00D02728" w:rsidRDefault="00D02728" w:rsidP="00D02728">
      <w:pPr>
        <w:pStyle w:val="NoSpacing"/>
        <w:rPr>
          <w:rFonts w:cs="Times New Roman"/>
          <w:szCs w:val="24"/>
        </w:rPr>
      </w:pPr>
    </w:p>
    <w:p w14:paraId="2BA34BE7" w14:textId="77777777" w:rsidR="00D02728" w:rsidRDefault="00D02728" w:rsidP="00D02728">
      <w:pPr>
        <w:pStyle w:val="NoSpacing"/>
        <w:rPr>
          <w:rFonts w:cs="Times New Roman"/>
          <w:szCs w:val="24"/>
        </w:rPr>
      </w:pPr>
    </w:p>
    <w:p w14:paraId="32A3A24D" w14:textId="77777777" w:rsidR="00D02728" w:rsidRDefault="00D02728" w:rsidP="00D027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1893AD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AB41B" w14:textId="77777777" w:rsidR="00D02728" w:rsidRDefault="00D02728" w:rsidP="009139A6">
      <w:r>
        <w:separator/>
      </w:r>
    </w:p>
  </w:endnote>
  <w:endnote w:type="continuationSeparator" w:id="0">
    <w:p w14:paraId="3850C1D7" w14:textId="77777777" w:rsidR="00D02728" w:rsidRDefault="00D027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2DC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CC7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C34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A786D" w14:textId="77777777" w:rsidR="00D02728" w:rsidRDefault="00D02728" w:rsidP="009139A6">
      <w:r>
        <w:separator/>
      </w:r>
    </w:p>
  </w:footnote>
  <w:footnote w:type="continuationSeparator" w:id="0">
    <w:p w14:paraId="690D2AAD" w14:textId="77777777" w:rsidR="00D02728" w:rsidRDefault="00D027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C0A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817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A4C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728"/>
    <w:rsid w:val="000666E0"/>
    <w:rsid w:val="002510B7"/>
    <w:rsid w:val="00270799"/>
    <w:rsid w:val="004925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272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29886"/>
  <w15:chartTrackingRefBased/>
  <w15:docId w15:val="{59EFA6E4-8731-48BC-9CD1-E3F2229B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27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2024-11-03T21:19:00Z</dcterms:created>
  <dcterms:modified xsi:type="dcterms:W3CDTF">2024-11-03T21:20:00Z</dcterms:modified>
</cp:coreProperties>
</file>